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24A55" w14:textId="5F1C1942" w:rsidR="005D1153" w:rsidRPr="006C2E80" w:rsidRDefault="005D1153" w:rsidP="005D1153">
      <w:pPr>
        <w:pStyle w:val="Header"/>
        <w:tabs>
          <w:tab w:val="right" w:pos="9638"/>
        </w:tabs>
        <w:rPr>
          <w:sz w:val="24"/>
          <w:szCs w:val="24"/>
        </w:rPr>
      </w:pPr>
      <w:r w:rsidRPr="007861B8">
        <w:rPr>
          <w:sz w:val="24"/>
          <w:szCs w:val="24"/>
        </w:rPr>
        <w:t>3GPP TSG</w:t>
      </w:r>
      <w:r>
        <w:rPr>
          <w:sz w:val="24"/>
          <w:szCs w:val="24"/>
        </w:rPr>
        <w:t xml:space="preserve"> CT </w:t>
      </w:r>
      <w:r w:rsidRPr="007861B8">
        <w:rPr>
          <w:sz w:val="24"/>
          <w:szCs w:val="24"/>
        </w:rPr>
        <w:t>WG</w:t>
      </w:r>
      <w:r>
        <w:rPr>
          <w:sz w:val="24"/>
          <w:szCs w:val="24"/>
        </w:rPr>
        <w:t xml:space="preserve">1 </w:t>
      </w:r>
      <w:r w:rsidRPr="007861B8">
        <w:rPr>
          <w:sz w:val="24"/>
          <w:szCs w:val="24"/>
        </w:rPr>
        <w:t>Meeting #</w:t>
      </w:r>
      <w:r>
        <w:rPr>
          <w:sz w:val="24"/>
          <w:szCs w:val="24"/>
        </w:rPr>
        <w:t>140</w:t>
      </w:r>
      <w:r w:rsidRPr="007861B8">
        <w:rPr>
          <w:sz w:val="24"/>
          <w:szCs w:val="24"/>
        </w:rPr>
        <w:t xml:space="preserve"> </w:t>
      </w:r>
      <w:r w:rsidRPr="007861B8">
        <w:rPr>
          <w:sz w:val="24"/>
          <w:szCs w:val="24"/>
        </w:rPr>
        <w:tab/>
      </w:r>
      <w:r w:rsidR="00905991" w:rsidRPr="00905991">
        <w:rPr>
          <w:sz w:val="24"/>
          <w:szCs w:val="24"/>
        </w:rPr>
        <w:t>C6-230081</w:t>
      </w:r>
      <w:r w:rsidR="00905991" w:rsidRPr="00905991">
        <w:rPr>
          <w:sz w:val="24"/>
          <w:szCs w:val="24"/>
        </w:rPr>
        <w:t xml:space="preserve"> </w:t>
      </w:r>
    </w:p>
    <w:p w14:paraId="3A5A5CD8" w14:textId="6F58E27F" w:rsidR="005D1153" w:rsidRPr="007861B8" w:rsidRDefault="005D1153" w:rsidP="005D1153">
      <w:pPr>
        <w:pStyle w:val="Header"/>
        <w:pBdr>
          <w:bottom w:val="single" w:sz="4" w:space="1" w:color="auto"/>
        </w:pBdr>
        <w:tabs>
          <w:tab w:val="right" w:pos="9638"/>
        </w:tabs>
        <w:rPr>
          <w:rFonts w:cs="Arial"/>
          <w:b w:val="0"/>
          <w:lang w:eastAsia="zh-CN"/>
        </w:rPr>
      </w:pPr>
      <w:r>
        <w:rPr>
          <w:sz w:val="24"/>
          <w:szCs w:val="24"/>
        </w:rPr>
        <w:t>Athens, Greece, 27 February – 3 March 2023</w:t>
      </w:r>
      <w:r w:rsidRPr="006C2E80">
        <w:tab/>
      </w:r>
      <w:r w:rsidR="00131823" w:rsidRPr="00125C49">
        <w:rPr>
          <w:color w:val="AEAAAA" w:themeColor="background2" w:themeShade="BF"/>
          <w:sz w:val="24"/>
          <w:szCs w:val="24"/>
        </w:rPr>
        <w:t>C1-230295</w:t>
      </w:r>
    </w:p>
    <w:p w14:paraId="56C29884" w14:textId="0FA56739" w:rsidR="00820FC0" w:rsidRDefault="00820FC0" w:rsidP="005D1153">
      <w:pPr>
        <w:pStyle w:val="Header"/>
        <w:pBdr>
          <w:bottom w:val="single" w:sz="4" w:space="1" w:color="auto"/>
        </w:pBdr>
        <w:tabs>
          <w:tab w:val="right" w:pos="9638"/>
        </w:tabs>
        <w:rPr>
          <w:rFonts w:cs="Arial"/>
          <w:sz w:val="20"/>
          <w:lang w:eastAsia="zh-CN"/>
        </w:rPr>
      </w:pPr>
    </w:p>
    <w:p w14:paraId="305A2B32" w14:textId="70ED3E53"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Pr="005D1153">
        <w:rPr>
          <w:rFonts w:ascii="Arial" w:hAnsi="Arial"/>
          <w:b/>
          <w:sz w:val="24"/>
          <w:szCs w:val="24"/>
          <w:lang w:val="en-US" w:eastAsia="zh-CN"/>
        </w:rPr>
        <w:t>Qualcomm Incorporated</w:t>
      </w:r>
    </w:p>
    <w:p w14:paraId="0E37DA89" w14:textId="057FF100" w:rsidR="005D1153" w:rsidRPr="006C2E80" w:rsidRDefault="005D1153" w:rsidP="005D1153">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Pr="005D1153">
        <w:rPr>
          <w:rFonts w:ascii="Arial" w:hAnsi="Arial" w:cs="Arial"/>
          <w:b/>
          <w:sz w:val="24"/>
          <w:szCs w:val="24"/>
          <w:lang w:eastAsia="zh-CN"/>
        </w:rPr>
        <w:t>New WID on CT Aspect of Further Architecture Enhancement for UAV and UAM</w:t>
      </w:r>
    </w:p>
    <w:p w14:paraId="6F5B0B34" w14:textId="77777777"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6C8A6AC0" w14:textId="36728835" w:rsidR="005D1153" w:rsidRDefault="005D1153" w:rsidP="005D1153">
      <w:pPr>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Pr>
          <w:rFonts w:ascii="Arial" w:hAnsi="Arial"/>
          <w:b/>
          <w:sz w:val="24"/>
          <w:szCs w:val="24"/>
          <w:lang w:val="en-US" w:eastAsia="zh-CN"/>
        </w:rPr>
        <w:t>18.1.1</w:t>
      </w: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76B83E55" w:rsidR="006C2E80" w:rsidRDefault="00E13CB2" w:rsidP="006C2E80">
      <w:pPr>
        <w:pStyle w:val="Heading8"/>
      </w:pPr>
      <w:r>
        <w:t>A</w:t>
      </w:r>
      <w:r w:rsidR="00B078D6">
        <w:t>cronym:</w:t>
      </w:r>
      <w:r w:rsidR="006C2E80">
        <w:tab/>
      </w:r>
      <w:r w:rsidR="00826139">
        <w:t>UAS_Ph2</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192D683" w:rsidR="008835FC" w:rsidRPr="00C15135" w:rsidRDefault="005D1153" w:rsidP="003E2A01">
            <w:pPr>
              <w:pStyle w:val="TAL"/>
            </w:pPr>
            <w:r w:rsidRPr="005D1153">
              <w:t>980012</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Rel-17 CT work item, which specifies NAS protocol, Nnef API, and Naf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Rel-18 SA3 study item, which studies the security of any potential architectural enhancements introduced by SA2 to transport Broadcast Remote Identification and C2 communications via the 3GPP system or support aviation applications such as Detect And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032D8E99" w:rsidR="00B65D41" w:rsidRDefault="00B65D41" w:rsidP="003E2A01">
      <w:r>
        <w:t>The SA2 study item FS_UAS_</w:t>
      </w:r>
      <w:r w:rsidR="000A4A9E">
        <w:t>P</w:t>
      </w:r>
      <w:r>
        <w:t>h2 (UID:</w:t>
      </w:r>
      <w:r w:rsidR="000A4A9E">
        <w:t xml:space="preserve"> </w:t>
      </w:r>
      <w:r>
        <w:t xml:space="preserve">940051) has been completed and as a result, </w:t>
      </w:r>
      <w:r w:rsidR="005D1153">
        <w:t>several</w:t>
      </w:r>
      <w:r w:rsidRPr="008869BA">
        <w:t xml:space="preserve"> impacts on UE,</w:t>
      </w:r>
      <w:r w:rsidR="005D1153">
        <w:t xml:space="preserve"> </w:t>
      </w:r>
      <w:r w:rsidR="00C4201C">
        <w:t>5GC</w:t>
      </w:r>
      <w:r w:rsidRPr="008869BA">
        <w:t xml:space="preserve">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r w:rsidR="005D1153">
        <w:t xml:space="preserve"> and normative work is ongoing</w:t>
      </w:r>
      <w:r>
        <w:t>.</w:t>
      </w:r>
    </w:p>
    <w:p w14:paraId="66266E8A" w14:textId="7D3D710B" w:rsidR="00B65D41" w:rsidRDefault="00B65D41" w:rsidP="003E2A01">
      <w:r>
        <w:t xml:space="preserve">SA2 has agreed to introduce </w:t>
      </w:r>
      <w:r w:rsidR="005D1153">
        <w:t>A</w:t>
      </w:r>
      <w:r w:rsidR="00562789">
        <w:t>2X (</w:t>
      </w:r>
      <w:r w:rsidR="005D1153">
        <w:t>Aircraft</w:t>
      </w:r>
      <w:r w:rsidR="00693EAD" w:rsidRPr="005230C5">
        <w:t>-to-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And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In order to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2FC9ABB9" w:rsidR="00494DB4" w:rsidRDefault="00974827" w:rsidP="003E2A01">
      <w:pPr>
        <w:pStyle w:val="B1"/>
      </w:pPr>
      <w:r>
        <w:t xml:space="preserve">1) </w:t>
      </w:r>
      <w:r w:rsidR="00DE04A5">
        <w:t>support</w:t>
      </w:r>
      <w:r w:rsidR="00181ED1">
        <w:t xml:space="preserve"> </w:t>
      </w:r>
      <w:r w:rsidR="00DE04A5" w:rsidRPr="00DE04A5">
        <w:t xml:space="preserve">C2 communications </w:t>
      </w:r>
      <w:r w:rsidR="00494DB4">
        <w:t>over PC5:</w:t>
      </w:r>
    </w:p>
    <w:p w14:paraId="41A67920" w14:textId="06C8F11D" w:rsidR="00974827" w:rsidRDefault="00194746" w:rsidP="003E2A01">
      <w:pPr>
        <w:pStyle w:val="B2"/>
      </w:pPr>
      <w:r>
        <w:t xml:space="preserve">- </w:t>
      </w:r>
      <w:r w:rsidR="00974827" w:rsidRPr="005230C5">
        <w:t xml:space="preserve">unicast </w:t>
      </w:r>
      <w:r>
        <w:t xml:space="preserve">mode </w:t>
      </w:r>
      <w:r w:rsidR="00DE04A5">
        <w:t>A</w:t>
      </w:r>
      <w:r>
        <w:t xml:space="preserve">2X </w:t>
      </w:r>
      <w:r w:rsidR="00DE04A5">
        <w:t xml:space="preserve">direct </w:t>
      </w:r>
      <w:r w:rsidR="00974827" w:rsidRPr="005230C5">
        <w:t xml:space="preserve">communications </w:t>
      </w:r>
      <w:r>
        <w:t xml:space="preserve">over PC5 </w:t>
      </w:r>
      <w:r w:rsidR="00974827" w:rsidRPr="005230C5">
        <w:t>for transporting C2 communications</w:t>
      </w:r>
      <w:r>
        <w:t>,</w:t>
      </w:r>
    </w:p>
    <w:p w14:paraId="54036035" w14:textId="003D9A38" w:rsidR="00494DB4" w:rsidRDefault="00494DB4" w:rsidP="003E2A01">
      <w:pPr>
        <w:pStyle w:val="B2"/>
      </w:pPr>
      <w:r>
        <w:t xml:space="preserve">- authorization of C2 communication over PC5 during </w:t>
      </w:r>
      <w:r w:rsidR="00DE04A5">
        <w:t>A</w:t>
      </w:r>
      <w:r>
        <w:t>2X policy provisioning to UE or during C2 authorization procedure</w:t>
      </w:r>
      <w:r w:rsidR="00181ED1">
        <w:t>,</w:t>
      </w:r>
    </w:p>
    <w:p w14:paraId="6F21A8C9" w14:textId="0004EC62" w:rsidR="00494DB4" w:rsidRDefault="00494DB4" w:rsidP="00494DB4">
      <w:pPr>
        <w:pStyle w:val="B1"/>
      </w:pPr>
      <w:r>
        <w:t>2)</w:t>
      </w:r>
      <w:r w:rsidR="00BB7DC4">
        <w:t xml:space="preserve"> </w:t>
      </w:r>
      <w:r w:rsidR="00DE04A5" w:rsidRPr="00DE04A5">
        <w:t xml:space="preserve">support </w:t>
      </w:r>
      <w:r>
        <w:t xml:space="preserve">Broadcast Remote ID </w:t>
      </w:r>
      <w:r w:rsidR="00181ED1">
        <w:t>over</w:t>
      </w:r>
      <w:r>
        <w:t xml:space="preserve"> PC5:</w:t>
      </w:r>
    </w:p>
    <w:p w14:paraId="21E8EE0B" w14:textId="751D753B" w:rsidR="00194746" w:rsidRDefault="00494DB4" w:rsidP="00494DB4">
      <w:pPr>
        <w:pStyle w:val="B2"/>
        <w:rPr>
          <w:lang w:val="en-US" w:eastAsia="zh-CN"/>
        </w:rPr>
      </w:pPr>
      <w:r>
        <w:t xml:space="preserve">- </w:t>
      </w:r>
      <w:r w:rsidR="00194746">
        <w:rPr>
          <w:lang w:val="en-US" w:eastAsia="zh-CN"/>
        </w:rPr>
        <w:t xml:space="preserve">broadcast </w:t>
      </w:r>
      <w:r w:rsidR="007844CE">
        <w:rPr>
          <w:lang w:val="en-US" w:eastAsia="zh-CN"/>
        </w:rPr>
        <w:t xml:space="preserve">mode </w:t>
      </w:r>
      <w:r w:rsidR="00DE04A5">
        <w:t>A</w:t>
      </w:r>
      <w:r w:rsidR="007844CE">
        <w:t xml:space="preserve">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r w:rsidR="00181ED1">
        <w:rPr>
          <w:lang w:val="en-US" w:eastAsia="zh-CN"/>
        </w:rPr>
        <w:t>,</w:t>
      </w:r>
    </w:p>
    <w:p w14:paraId="7BC76DD9" w14:textId="5662B9A1" w:rsidR="00494DB4" w:rsidRDefault="00DE04A5" w:rsidP="00494DB4">
      <w:pPr>
        <w:ind w:firstLine="284"/>
      </w:pPr>
      <w:r>
        <w:t>3</w:t>
      </w:r>
      <w:r w:rsidR="00494DB4">
        <w:t xml:space="preserve">) </w:t>
      </w:r>
      <w:r w:rsidRPr="00DE04A5">
        <w:t xml:space="preserve">support </w:t>
      </w:r>
      <w:r w:rsidR="00494DB4">
        <w:t>direct communication over PC5 for DAA(Detection And Avoid):</w:t>
      </w:r>
    </w:p>
    <w:p w14:paraId="3641FB94" w14:textId="2DBABF65"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r w:rsidR="00DE04A5">
        <w:t>A</w:t>
      </w:r>
      <w:r w:rsidR="0072410F">
        <w:t xml:space="preserve">2X </w:t>
      </w:r>
      <w:r w:rsidRPr="005230C5">
        <w:t>direct communication over PC5</w:t>
      </w:r>
      <w:r w:rsidR="007844CE">
        <w:t xml:space="preserve"> </w:t>
      </w:r>
      <w:r w:rsidR="007844CE">
        <w:rPr>
          <w:lang w:val="en-US" w:eastAsia="zh-CN"/>
        </w:rPr>
        <w:t>for DAA</w:t>
      </w:r>
      <w:r w:rsidR="00181ED1">
        <w:rPr>
          <w:lang w:val="en-US" w:eastAsia="zh-CN"/>
        </w:rPr>
        <w:t>,</w:t>
      </w:r>
    </w:p>
    <w:p w14:paraId="7E811EB8" w14:textId="394FECCF" w:rsidR="00562789" w:rsidRDefault="00DE04A5" w:rsidP="003E2A01">
      <w:pPr>
        <w:pStyle w:val="B1"/>
      </w:pPr>
      <w:r>
        <w:t>4</w:t>
      </w:r>
      <w:r w:rsidR="00562789">
        <w:t xml:space="preserve">) </w:t>
      </w:r>
      <w:r w:rsidR="00194746">
        <w:t xml:space="preserve">support capability indication for </w:t>
      </w:r>
      <w:r>
        <w:t>A</w:t>
      </w:r>
      <w:r w:rsidR="00194746">
        <w:t>2X and DAA over NAS protocol,</w:t>
      </w:r>
    </w:p>
    <w:p w14:paraId="4AD44F18" w14:textId="07BED814" w:rsidR="00BD5D66" w:rsidRDefault="00DE04A5" w:rsidP="003E2A01">
      <w:pPr>
        <w:pStyle w:val="B1"/>
      </w:pPr>
      <w:r>
        <w:t>5</w:t>
      </w:r>
      <w:r w:rsidR="00194746">
        <w:t xml:space="preserve">) </w:t>
      </w:r>
      <w:r>
        <w:t>support</w:t>
      </w:r>
      <w:r w:rsidR="00BD5D66">
        <w:t xml:space="preserve"> </w:t>
      </w:r>
      <w:r w:rsidR="00BD5D66" w:rsidRPr="00BD5D66">
        <w:t>network-assisted (ground based) DAA solution applicable for a specific area</w:t>
      </w:r>
      <w:r w:rsidR="00BD5D66">
        <w:t>,</w:t>
      </w:r>
    </w:p>
    <w:p w14:paraId="54BD17EE" w14:textId="27A8C48A" w:rsidR="00194746" w:rsidRDefault="00DA6716" w:rsidP="003E2A01">
      <w:pPr>
        <w:pStyle w:val="B1"/>
      </w:pPr>
      <w:r>
        <w:t>6</w:t>
      </w:r>
      <w:r w:rsidR="00BD5D66">
        <w:t>)</w:t>
      </w:r>
      <w:r w:rsidR="00BD5D66">
        <w:tab/>
      </w:r>
      <w:r w:rsidR="00194746">
        <w:t xml:space="preserve">support </w:t>
      </w:r>
      <w:r>
        <w:t>A</w:t>
      </w:r>
      <w:r w:rsidR="00194746">
        <w:t>2X policy provisioning over NAS protocol,</w:t>
      </w:r>
      <w:r w:rsidR="00181ED1">
        <w:t xml:space="preserve"> and</w:t>
      </w:r>
    </w:p>
    <w:p w14:paraId="4C622E97" w14:textId="395B68A7" w:rsidR="00194746" w:rsidRDefault="00DA6716" w:rsidP="003E2A01">
      <w:pPr>
        <w:pStyle w:val="B1"/>
      </w:pPr>
      <w:r>
        <w:rPr>
          <w:lang w:eastAsia="zh-CN"/>
        </w:rPr>
        <w:t>7</w:t>
      </w:r>
      <w:r w:rsidR="00194746">
        <w:rPr>
          <w:lang w:eastAsia="zh-CN"/>
        </w:rPr>
        <w:t xml:space="preserve">) </w:t>
      </w:r>
      <w:r w:rsidR="00194746" w:rsidRPr="003043FD">
        <w:rPr>
          <w:lang w:eastAsia="zh-CN"/>
        </w:rPr>
        <w:t>addition or update of exi</w:t>
      </w:r>
      <w:r w:rsidR="00194746">
        <w:rPr>
          <w:lang w:eastAsia="zh-CN"/>
        </w:rPr>
        <w:t xml:space="preserve">sting AT commands to support </w:t>
      </w:r>
      <w:r>
        <w:rPr>
          <w:lang w:eastAsia="zh-CN"/>
        </w:rPr>
        <w:t>A</w:t>
      </w:r>
      <w:r w:rsidR="00194746">
        <w:rPr>
          <w:lang w:eastAsia="zh-CN"/>
        </w:rPr>
        <w:t>2X communication</w:t>
      </w:r>
      <w:r w:rsidR="007844CE">
        <w:rPr>
          <w:lang w:eastAsia="zh-CN"/>
        </w:rPr>
        <w:t>.</w:t>
      </w:r>
    </w:p>
    <w:p w14:paraId="3EFFD6D0" w14:textId="073597FE" w:rsidR="00562789" w:rsidRDefault="00562789" w:rsidP="003E2A01">
      <w:pPr>
        <w:pStyle w:val="NO"/>
      </w:pPr>
      <w:r>
        <w:t>NOTE:</w:t>
      </w:r>
      <w:r>
        <w:tab/>
      </w:r>
      <w:r w:rsidR="00194746">
        <w:t>Bullet 1)</w:t>
      </w:r>
      <w:r w:rsidR="00181ED1">
        <w:t>, 2), and</w:t>
      </w:r>
      <w:r w:rsidR="00194746">
        <w:t xml:space="preserve"> </w:t>
      </w:r>
      <w:r w:rsidR="00DA6716">
        <w:t>3</w:t>
      </w:r>
      <w:r w:rsidR="00194746">
        <w:t xml:space="preserve">) are </w:t>
      </w:r>
      <w:r>
        <w:t xml:space="preserve">based on </w:t>
      </w:r>
      <w:r w:rsidR="00DA6716">
        <w:t>V2X</w:t>
      </w:r>
      <w:r w:rsidR="007844CE">
        <w:t xml:space="preserve"> mechanism as specified in </w:t>
      </w:r>
      <w:r w:rsidR="00194746">
        <w:t>TS</w:t>
      </w:r>
      <w:r w:rsidR="00194746">
        <w:rPr>
          <w:lang w:val="en-US"/>
        </w:rPr>
        <w:t> </w:t>
      </w:r>
      <w:r>
        <w:t>24.5</w:t>
      </w:r>
      <w:r w:rsidR="00DA6716">
        <w:t>87</w:t>
      </w:r>
      <w:r w:rsidR="00194746">
        <w:t xml:space="preserve"> and TS</w:t>
      </w:r>
      <w:r w:rsidR="00194746">
        <w:rPr>
          <w:lang w:val="en-US"/>
        </w:rPr>
        <w:t> </w:t>
      </w:r>
      <w:r>
        <w:t>24.5</w:t>
      </w:r>
      <w:r w:rsidR="00DA6716">
        <w:t>88</w:t>
      </w:r>
    </w:p>
    <w:p w14:paraId="2E14AD36" w14:textId="77777777" w:rsidR="00DA6716" w:rsidRDefault="00DA6716" w:rsidP="00216959"/>
    <w:p w14:paraId="5EDC8CB8" w14:textId="669D2A2B" w:rsidR="00974827" w:rsidRDefault="00974827" w:rsidP="003E2A01">
      <w:r>
        <w:lastRenderedPageBreak/>
        <w:t>CT3</w:t>
      </w:r>
    </w:p>
    <w:p w14:paraId="21CA66AE" w14:textId="7D80C671" w:rsidR="007844CE" w:rsidRDefault="007844CE" w:rsidP="003E2A01">
      <w:pPr>
        <w:pStyle w:val="B1"/>
      </w:pPr>
      <w:r>
        <w:t xml:space="preserve">1) update to PCF for supporting </w:t>
      </w:r>
      <w:r w:rsidR="00DA6716">
        <w:t>A</w:t>
      </w:r>
      <w:r>
        <w:t>2X policy provisioning,</w:t>
      </w:r>
    </w:p>
    <w:p w14:paraId="05E24795" w14:textId="689CC7AD" w:rsidR="00D51807" w:rsidRDefault="007844CE" w:rsidP="003E2A01">
      <w:pPr>
        <w:pStyle w:val="B1"/>
      </w:pPr>
      <w:r>
        <w:t xml:space="preserve">2) update to NEF </w:t>
      </w:r>
      <w:r w:rsidR="00D51807">
        <w:t>API</w:t>
      </w:r>
      <w:r>
        <w:t xml:space="preserve"> to support </w:t>
      </w:r>
      <w:r w:rsidR="00DA6716">
        <w:t>A</w:t>
      </w:r>
      <w:r>
        <w:t>2X policy provisioning</w:t>
      </w:r>
      <w:r w:rsidR="00D51807">
        <w:t xml:space="preserve"> and </w:t>
      </w:r>
      <w:r w:rsidR="00DA6716">
        <w:t>A</w:t>
      </w:r>
      <w:r w:rsidR="00D51807">
        <w:t>2X service parameter provisioning</w:t>
      </w:r>
      <w:r w:rsidR="00F17CFB">
        <w:t xml:space="preserve">, </w:t>
      </w:r>
    </w:p>
    <w:p w14:paraId="019786E2" w14:textId="0E8D9514" w:rsidR="00F17CFB" w:rsidRDefault="00F17CFB" w:rsidP="003E2A01">
      <w:pPr>
        <w:pStyle w:val="B1"/>
      </w:pPr>
      <w:r>
        <w:t xml:space="preserve">3) </w:t>
      </w:r>
      <w:r w:rsidR="006D5D32">
        <w:t xml:space="preserve">potential </w:t>
      </w:r>
      <w:r>
        <w:t>update to USS services to support the authorization of C2 communication over PC5 during C2 authorization procedure</w:t>
      </w:r>
      <w:r w:rsidR="00DA6716">
        <w:t>, and</w:t>
      </w:r>
    </w:p>
    <w:p w14:paraId="307FAF05" w14:textId="424B87AA" w:rsidR="00DE04A5" w:rsidRDefault="00DE04A5" w:rsidP="003E2A01">
      <w:pPr>
        <w:pStyle w:val="B1"/>
      </w:pPr>
      <w:r>
        <w:t>4</w:t>
      </w:r>
      <w:r w:rsidRPr="00DE04A5">
        <w:t xml:space="preserve">) </w:t>
      </w:r>
      <w:r w:rsidR="00DA6716">
        <w:t>potential update to</w:t>
      </w:r>
      <w:r w:rsidRPr="00DE04A5">
        <w:t xml:space="preserve"> </w:t>
      </w:r>
      <w:r w:rsidR="00DA6716">
        <w:t>support</w:t>
      </w:r>
      <w:r w:rsidRPr="00DE04A5">
        <w:t xml:space="preserve"> Broadcast Remote ID based on MBS location-dependent broadcast service, for scenarios restricted to UAV UEs in coverage and that register to the network, and to UAV-C that are 3GPP UEs</w:t>
      </w:r>
      <w:r w:rsidR="00DA6716">
        <w:t>.</w:t>
      </w:r>
    </w:p>
    <w:p w14:paraId="118EC686" w14:textId="77777777" w:rsidR="00DA6716" w:rsidRDefault="00DA6716" w:rsidP="003E2A01">
      <w:pPr>
        <w:pStyle w:val="B1"/>
      </w:pPr>
    </w:p>
    <w:p w14:paraId="6F1A00FD" w14:textId="2A01107D" w:rsidR="00974827" w:rsidRDefault="00974827" w:rsidP="003E2A01">
      <w:r>
        <w:t>CT4</w:t>
      </w:r>
    </w:p>
    <w:p w14:paraId="5B20D2E7" w14:textId="5AFD0EFC" w:rsidR="007844CE" w:rsidRDefault="007844CE" w:rsidP="003E2A01">
      <w:pPr>
        <w:pStyle w:val="B1"/>
      </w:pPr>
      <w:r>
        <w:t xml:space="preserve">1) update to AMF to retrieve the </w:t>
      </w:r>
      <w:r w:rsidR="00DA6716">
        <w:t>A</w:t>
      </w:r>
      <w:r>
        <w:t>2X related subscription information and manage them as a part of UE context,</w:t>
      </w:r>
    </w:p>
    <w:p w14:paraId="7D6FA58A" w14:textId="37A179D1"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 xml:space="preserve">manage </w:t>
      </w:r>
      <w:r w:rsidR="00DA6716">
        <w:rPr>
          <w:lang w:eastAsia="zh-CN"/>
        </w:rPr>
        <w:t>A</w:t>
      </w:r>
      <w:r>
        <w:rPr>
          <w:lang w:eastAsia="zh-CN"/>
        </w:rPr>
        <w:t>2X related subscription information</w:t>
      </w:r>
      <w:r w:rsidR="00D51807">
        <w:rPr>
          <w:lang w:eastAsia="zh-CN"/>
        </w:rPr>
        <w:t>,</w:t>
      </w:r>
    </w:p>
    <w:p w14:paraId="05473D2B" w14:textId="31F1852E"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w:t>
      </w:r>
      <w:r w:rsidR="00DA6716">
        <w:rPr>
          <w:lang w:eastAsia="zh-CN"/>
        </w:rPr>
        <w:t>A</w:t>
      </w:r>
      <w:r>
        <w:rPr>
          <w:lang w:eastAsia="zh-CN"/>
        </w:rPr>
        <w:t>2X service parameters</w:t>
      </w:r>
      <w:r w:rsidR="00D51807">
        <w:rPr>
          <w:lang w:eastAsia="zh-CN"/>
        </w:rPr>
        <w:t>,</w:t>
      </w:r>
    </w:p>
    <w:p w14:paraId="154C0256" w14:textId="1F7CCF99" w:rsidR="007844CE" w:rsidRDefault="00D51807" w:rsidP="003E2A01">
      <w:pPr>
        <w:pStyle w:val="B1"/>
        <w:rPr>
          <w:lang w:eastAsia="zh-CN"/>
        </w:rPr>
      </w:pPr>
      <w:r>
        <w:rPr>
          <w:lang w:eastAsia="zh-CN"/>
        </w:rPr>
        <w:t xml:space="preserve">4) update to NRF to enable PCF discovery by considering </w:t>
      </w:r>
      <w:r w:rsidR="00DA6716">
        <w:rPr>
          <w:lang w:eastAsia="zh-CN"/>
        </w:rPr>
        <w:t>A</w:t>
      </w:r>
      <w:r>
        <w:rPr>
          <w:lang w:eastAsia="zh-CN"/>
        </w:rPr>
        <w:t>2X capability</w:t>
      </w:r>
      <w:r w:rsidR="00F17CFB">
        <w:rPr>
          <w:lang w:eastAsia="zh-CN"/>
        </w:rPr>
        <w:t>, and</w:t>
      </w:r>
    </w:p>
    <w:p w14:paraId="379D3CC3" w14:textId="61A52684" w:rsidR="00F17CFB" w:rsidRDefault="00F17CFB" w:rsidP="003E2A01">
      <w:pPr>
        <w:pStyle w:val="B1"/>
        <w:rPr>
          <w:lang w:eastAsia="zh-CN"/>
        </w:rPr>
      </w:pPr>
      <w:r>
        <w:rPr>
          <w:lang w:eastAsia="zh-CN"/>
        </w:rPr>
        <w:t xml:space="preserve">5) </w:t>
      </w:r>
      <w:r w:rsidR="009A06EE">
        <w:rPr>
          <w:lang w:eastAsia="zh-CN"/>
        </w:rPr>
        <w:t xml:space="preserve">potential </w:t>
      </w:r>
      <w:r>
        <w:rPr>
          <w:lang w:eastAsia="zh-CN"/>
        </w:rPr>
        <w:t>update to UAS-NF to support the authorization of C2 communication over PC5 during C2 authorization procedure</w:t>
      </w:r>
      <w:r w:rsidR="00DA6716">
        <w:rPr>
          <w:lang w:eastAsia="zh-CN"/>
        </w:rPr>
        <w:t>.</w:t>
      </w:r>
    </w:p>
    <w:p w14:paraId="1338AEF4" w14:textId="0017C10C" w:rsidR="00D95113" w:rsidRDefault="00D95113" w:rsidP="00DA6716">
      <w:pPr>
        <w:rPr>
          <w:lang w:eastAsia="zh-CN"/>
        </w:rPr>
      </w:pPr>
      <w:r>
        <w:rPr>
          <w:lang w:eastAsia="zh-CN"/>
        </w:rPr>
        <w:t>CT6</w:t>
      </w:r>
    </w:p>
    <w:p w14:paraId="2A55A78D" w14:textId="1C05024A"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w:t>
      </w:r>
      <w:r w:rsidR="00DA6716">
        <w:rPr>
          <w:lang w:eastAsia="zh-CN"/>
        </w:rPr>
        <w:t>A</w:t>
      </w:r>
      <w:r>
        <w:rPr>
          <w:lang w:eastAsia="zh-CN"/>
        </w:rPr>
        <w:t xml:space="preserve">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A960F0" w:rsidRPr="006C2E80" w14:paraId="561E366B" w14:textId="77777777" w:rsidTr="00300475">
        <w:trPr>
          <w:cantSplit/>
          <w:jc w:val="center"/>
        </w:trPr>
        <w:tc>
          <w:tcPr>
            <w:tcW w:w="1148" w:type="dxa"/>
          </w:tcPr>
          <w:p w14:paraId="76E52879" w14:textId="7B6E6DB2" w:rsidR="00A960F0" w:rsidRPr="00A960F0" w:rsidRDefault="00A960F0" w:rsidP="003E2A01">
            <w:pPr>
              <w:pStyle w:val="Guidance"/>
            </w:pPr>
            <w:r w:rsidRPr="00A960F0">
              <w:t>TS</w:t>
            </w:r>
          </w:p>
        </w:tc>
        <w:tc>
          <w:tcPr>
            <w:tcW w:w="1440" w:type="dxa"/>
          </w:tcPr>
          <w:p w14:paraId="73DD2455" w14:textId="7EF798D4" w:rsidR="00A960F0" w:rsidRPr="00A960F0" w:rsidRDefault="00A960F0" w:rsidP="003E2A01">
            <w:pPr>
              <w:pStyle w:val="Guidance"/>
            </w:pPr>
            <w:r w:rsidRPr="00A960F0">
              <w:t>24.XXX</w:t>
            </w:r>
          </w:p>
        </w:tc>
        <w:tc>
          <w:tcPr>
            <w:tcW w:w="2160" w:type="dxa"/>
          </w:tcPr>
          <w:p w14:paraId="05C7C805" w14:textId="60ABC8CC" w:rsidR="00A960F0" w:rsidRPr="00A960F0" w:rsidRDefault="00DA6716" w:rsidP="003E2A01">
            <w:pPr>
              <w:pStyle w:val="Guidance"/>
            </w:pPr>
            <w:r>
              <w:t>Aircraft</w:t>
            </w:r>
            <w:r w:rsidR="00A960F0" w:rsidRPr="00A960F0">
              <w:t>-to-Everything</w:t>
            </w:r>
            <w:r w:rsidR="003E2A01">
              <w:t xml:space="preserve"> </w:t>
            </w:r>
            <w:r w:rsidR="00A960F0" w:rsidRPr="00A960F0">
              <w:t>(</w:t>
            </w:r>
            <w:r>
              <w:t>A</w:t>
            </w:r>
            <w:r w:rsidR="00A960F0" w:rsidRPr="00A960F0">
              <w:t xml:space="preserve">2X) services in 5G </w:t>
            </w:r>
            <w:r w:rsidR="003E2A01">
              <w:t>S</w:t>
            </w:r>
            <w:r w:rsidR="00A960F0" w:rsidRPr="00A960F0">
              <w:t>ystem</w:t>
            </w:r>
            <w:r w:rsidR="003E2A01">
              <w:t xml:space="preserve"> </w:t>
            </w:r>
            <w:r w:rsidR="00A960F0" w:rsidRPr="00A960F0">
              <w:t>(5GS) protocol aspects; Stage 3</w:t>
            </w:r>
          </w:p>
        </w:tc>
        <w:tc>
          <w:tcPr>
            <w:tcW w:w="1260" w:type="dxa"/>
          </w:tcPr>
          <w:p w14:paraId="42544B00" w14:textId="6F5A83D2" w:rsidR="00A960F0" w:rsidRPr="00A960F0" w:rsidRDefault="00A960F0" w:rsidP="003E2A01">
            <w:pPr>
              <w:pStyle w:val="Guidance"/>
            </w:pPr>
            <w:r w:rsidRPr="00A960F0">
              <w:t>TSG CT#10</w:t>
            </w:r>
            <w:r w:rsidR="009E0246">
              <w:t>2</w:t>
            </w:r>
          </w:p>
          <w:p w14:paraId="2D7CEA56" w14:textId="58C85596" w:rsidR="00A960F0" w:rsidRPr="00A960F0" w:rsidRDefault="00A960F0" w:rsidP="003E2A01">
            <w:pPr>
              <w:pStyle w:val="Guidance"/>
            </w:pPr>
            <w:r w:rsidRPr="00A960F0">
              <w:t>(</w:t>
            </w:r>
            <w:r w:rsidR="009E0246">
              <w:t>December</w:t>
            </w:r>
            <w:r w:rsidRPr="00A960F0">
              <w:t xml:space="preserve"> 2023)</w:t>
            </w:r>
          </w:p>
        </w:tc>
        <w:tc>
          <w:tcPr>
            <w:tcW w:w="1219" w:type="dxa"/>
          </w:tcPr>
          <w:p w14:paraId="1AA903CD" w14:textId="5FDEEEA4" w:rsidR="00A960F0" w:rsidRPr="00A960F0" w:rsidRDefault="00A960F0" w:rsidP="003E2A01">
            <w:pPr>
              <w:pStyle w:val="Guidance"/>
            </w:pPr>
            <w:r w:rsidRPr="00A960F0">
              <w:t>TSG CT#10</w:t>
            </w:r>
            <w:r w:rsidR="00A943C4">
              <w:t>3</w:t>
            </w:r>
          </w:p>
          <w:p w14:paraId="47484899" w14:textId="5ABBF67A" w:rsidR="00A960F0" w:rsidRPr="00A960F0"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3B160081" w14:textId="3AE5AA03" w:rsidR="00A960F0" w:rsidRPr="00A960F0" w:rsidRDefault="00A960F0" w:rsidP="003E2A01">
            <w:pPr>
              <w:pStyle w:val="Guidance"/>
            </w:pPr>
            <w:r w:rsidRPr="00A960F0">
              <w:t xml:space="preserve">Kim, Sunghoon, Qualcomm Incorporated, </w:t>
            </w:r>
            <w:hyperlink r:id="rId11" w:history="1">
              <w:r w:rsidRPr="00A960F0">
                <w:rPr>
                  <w:rStyle w:val="Hyperlink"/>
                  <w:i w:val="0"/>
                  <w:iCs/>
                </w:rPr>
                <w:t>sunghoon@qti.qualcomm.com</w:t>
              </w:r>
            </w:hyperlink>
          </w:p>
        </w:tc>
      </w:tr>
      <w:tr w:rsidR="00A960F0" w:rsidRPr="006C2E80" w14:paraId="025BDACB" w14:textId="77777777" w:rsidTr="00300475">
        <w:trPr>
          <w:cantSplit/>
          <w:jc w:val="center"/>
        </w:trPr>
        <w:tc>
          <w:tcPr>
            <w:tcW w:w="1148" w:type="dxa"/>
          </w:tcPr>
          <w:p w14:paraId="00CA37DA" w14:textId="3163DE22" w:rsidR="00A960F0" w:rsidRPr="00300475" w:rsidRDefault="00A960F0" w:rsidP="003E2A01">
            <w:pPr>
              <w:pStyle w:val="Guidance"/>
            </w:pPr>
            <w:r w:rsidRPr="00300475">
              <w:t>TS</w:t>
            </w:r>
          </w:p>
        </w:tc>
        <w:tc>
          <w:tcPr>
            <w:tcW w:w="1440" w:type="dxa"/>
          </w:tcPr>
          <w:p w14:paraId="68CD6475" w14:textId="5B58DAF6" w:rsidR="00A960F0" w:rsidRPr="00300475" w:rsidRDefault="00A960F0" w:rsidP="003E2A01">
            <w:pPr>
              <w:pStyle w:val="Guidance"/>
            </w:pPr>
            <w:r w:rsidRPr="00300475">
              <w:t>24.XXY</w:t>
            </w:r>
          </w:p>
        </w:tc>
        <w:tc>
          <w:tcPr>
            <w:tcW w:w="2160" w:type="dxa"/>
          </w:tcPr>
          <w:p w14:paraId="2A93DA89" w14:textId="1711A5BB" w:rsidR="00A960F0" w:rsidRPr="00300475" w:rsidRDefault="00DA6716" w:rsidP="003E2A01">
            <w:pPr>
              <w:pStyle w:val="Guidance"/>
            </w:pPr>
            <w:r>
              <w:t>Aircraft</w:t>
            </w:r>
            <w:r w:rsidR="003E2A01">
              <w:t>-to-Everything (</w:t>
            </w:r>
            <w:r>
              <w:t>A</w:t>
            </w:r>
            <w:r w:rsidR="003E2A01">
              <w:t xml:space="preserve">2X) services in 5G System (5GS); UE </w:t>
            </w:r>
            <w:r w:rsidR="00A960F0" w:rsidRPr="00300475">
              <w:t>policies</w:t>
            </w:r>
          </w:p>
        </w:tc>
        <w:tc>
          <w:tcPr>
            <w:tcW w:w="1260" w:type="dxa"/>
          </w:tcPr>
          <w:p w14:paraId="0607E5BD" w14:textId="0D1C5D5C" w:rsidR="00A960F0" w:rsidRPr="00A960F0" w:rsidRDefault="00A960F0" w:rsidP="003E2A01">
            <w:pPr>
              <w:pStyle w:val="Guidance"/>
            </w:pPr>
            <w:r w:rsidRPr="00A960F0">
              <w:t>TSG CT#10</w:t>
            </w:r>
            <w:r w:rsidR="009E0246">
              <w:t>2</w:t>
            </w:r>
          </w:p>
          <w:p w14:paraId="05338CA5" w14:textId="3967434D" w:rsidR="00A960F0" w:rsidRPr="002F2716" w:rsidRDefault="00A960F0" w:rsidP="003E2A01">
            <w:pPr>
              <w:pStyle w:val="Guidance"/>
            </w:pPr>
            <w:r w:rsidRPr="00A960F0">
              <w:t>(</w:t>
            </w:r>
            <w:r w:rsidR="009E0246">
              <w:t>December</w:t>
            </w:r>
            <w:r w:rsidRPr="00A960F0">
              <w:t xml:space="preserve"> 2023)</w:t>
            </w:r>
          </w:p>
        </w:tc>
        <w:tc>
          <w:tcPr>
            <w:tcW w:w="1219" w:type="dxa"/>
          </w:tcPr>
          <w:p w14:paraId="62586CB1" w14:textId="2446AC8A" w:rsidR="00A960F0" w:rsidRPr="00A960F0" w:rsidRDefault="00A960F0" w:rsidP="003E2A01">
            <w:pPr>
              <w:pStyle w:val="Guidance"/>
            </w:pPr>
            <w:r w:rsidRPr="00A960F0">
              <w:t>TSG CT#10</w:t>
            </w:r>
            <w:r w:rsidR="00A943C4">
              <w:t>3</w:t>
            </w:r>
          </w:p>
          <w:p w14:paraId="25A7455F" w14:textId="22D18421" w:rsidR="00A960F0" w:rsidRPr="002F2716"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1D1D2687" w14:textId="4004CDFC" w:rsidR="00A960F0" w:rsidRPr="002F2716" w:rsidRDefault="00300475" w:rsidP="003E2A01">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43EF4578" w:rsidR="006C2E80" w:rsidRPr="006C2E80" w:rsidRDefault="003E2A01" w:rsidP="003E2A01">
            <w:pPr>
              <w:pStyle w:val="TAL"/>
            </w:pPr>
            <w:r>
              <w:t xml:space="preserve">Update to support interactions between </w:t>
            </w:r>
            <w:r w:rsidR="00DA6716">
              <w:t>A</w:t>
            </w:r>
            <w:r>
              <w:t>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60E2F211" w:rsidR="006C2E80" w:rsidRPr="009E0246" w:rsidRDefault="003E2A01" w:rsidP="003E2A01">
            <w:pPr>
              <w:pStyle w:val="TAL"/>
              <w:rPr>
                <w:rFonts w:cs="Arial"/>
                <w:szCs w:val="18"/>
              </w:rPr>
            </w:pPr>
            <w:r w:rsidRPr="009E0246">
              <w:rPr>
                <w:rFonts w:cs="Arial"/>
                <w:i/>
                <w:szCs w:val="18"/>
              </w:rPr>
              <w:t>TSG CT#</w:t>
            </w:r>
            <w:r w:rsidR="009E0246" w:rsidRPr="009E0246">
              <w:rPr>
                <w:rFonts w:cs="Arial"/>
                <w:i/>
                <w:szCs w:val="18"/>
              </w:rPr>
              <w:t>103</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3E2C1247" w:rsidR="003E2A01" w:rsidRPr="006C2E80" w:rsidRDefault="003E2A01" w:rsidP="003E2A01">
            <w:pPr>
              <w:pStyle w:val="TAL"/>
            </w:pPr>
            <w:r>
              <w:t xml:space="preserve">Update to the PLMN selection triggered by </w:t>
            </w:r>
            <w:r w:rsidR="00DA6716" w:rsidRPr="00DA6716">
              <w:t xml:space="preserve">A2X </w:t>
            </w:r>
            <w:r>
              <w:t xml:space="preserve">communication procedure to cover interactions between </w:t>
            </w:r>
            <w:r w:rsidR="00DA6716" w:rsidRPr="00DA6716">
              <w:t xml:space="preserve">A2X </w:t>
            </w:r>
            <w:r>
              <w:t>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1AD9F5A0" w:rsidR="003E2A01" w:rsidRPr="009E0246" w:rsidRDefault="003E2A01" w:rsidP="003E2A01">
            <w:pPr>
              <w:pStyle w:val="Guidance"/>
              <w:rPr>
                <w:rFonts w:ascii="Arial" w:hAnsi="Arial" w:cs="Arial"/>
                <w:sz w:val="18"/>
                <w:szCs w:val="18"/>
              </w:rPr>
            </w:pPr>
            <w:r w:rsidRPr="009E0246">
              <w:rPr>
                <w:rFonts w:ascii="Arial" w:hAnsi="Arial" w:cs="Arial"/>
                <w:sz w:val="18"/>
                <w:szCs w:val="18"/>
              </w:rPr>
              <w:t>TSG CT#</w:t>
            </w:r>
            <w:r w:rsidR="009E0246" w:rsidRPr="009E0246">
              <w:rPr>
                <w:rFonts w:ascii="Arial" w:hAnsi="Arial" w:cs="Arial"/>
                <w:sz w:val="18"/>
                <w:szCs w:val="18"/>
              </w:rPr>
              <w:t>103</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7A05E2" w:rsidRPr="006C2E80" w14:paraId="747F60E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7133B8" w14:textId="75236243" w:rsidR="007A05E2" w:rsidRDefault="007A05E2" w:rsidP="007A05E2">
            <w:pPr>
              <w:pStyle w:val="TAL"/>
            </w:pPr>
            <w:r>
              <w:t>TS 24.587</w:t>
            </w:r>
          </w:p>
        </w:tc>
        <w:tc>
          <w:tcPr>
            <w:tcW w:w="4344" w:type="dxa"/>
            <w:tcBorders>
              <w:top w:val="single" w:sz="4" w:space="0" w:color="auto"/>
              <w:left w:val="single" w:sz="4" w:space="0" w:color="auto"/>
              <w:bottom w:val="single" w:sz="4" w:space="0" w:color="auto"/>
              <w:right w:val="single" w:sz="4" w:space="0" w:color="auto"/>
            </w:tcBorders>
          </w:tcPr>
          <w:p w14:paraId="3AD9E5F9" w14:textId="1B019809" w:rsidR="007A05E2" w:rsidRDefault="007A05E2" w:rsidP="007A05E2">
            <w:pPr>
              <w:pStyle w:val="TAL"/>
            </w:pPr>
            <w:r>
              <w:t>Update to the Requested UE policies for A2X policy</w:t>
            </w:r>
          </w:p>
        </w:tc>
        <w:tc>
          <w:tcPr>
            <w:tcW w:w="1417" w:type="dxa"/>
            <w:tcBorders>
              <w:top w:val="single" w:sz="4" w:space="0" w:color="auto"/>
              <w:left w:val="single" w:sz="4" w:space="0" w:color="auto"/>
              <w:bottom w:val="single" w:sz="4" w:space="0" w:color="auto"/>
              <w:right w:val="single" w:sz="4" w:space="0" w:color="auto"/>
            </w:tcBorders>
          </w:tcPr>
          <w:p w14:paraId="545849E9" w14:textId="7A29EA97"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A186249" w14:textId="35199280" w:rsidR="007A05E2" w:rsidRDefault="007A05E2" w:rsidP="007A05E2">
            <w:pPr>
              <w:pStyle w:val="TAL"/>
            </w:pPr>
            <w:r>
              <w:t>CT1</w:t>
            </w:r>
          </w:p>
        </w:tc>
      </w:tr>
      <w:tr w:rsidR="007A05E2"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7A05E2" w:rsidRDefault="007A05E2" w:rsidP="007A05E2">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58D7B7BF" w:rsidR="007A05E2" w:rsidRPr="006C2E80" w:rsidRDefault="007A05E2" w:rsidP="007A05E2">
            <w:pPr>
              <w:pStyle w:val="TAL"/>
            </w:pPr>
            <w:r w:rsidRPr="00F17CFB">
              <w:t xml:space="preserve">Addition or update of existing AT commands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E1A2F7F" w14:textId="5F936450"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7A05E2" w:rsidRPr="006C2E80" w:rsidRDefault="007A05E2" w:rsidP="007A05E2">
            <w:pPr>
              <w:pStyle w:val="TAL"/>
            </w:pPr>
            <w:r>
              <w:t>CT1</w:t>
            </w:r>
          </w:p>
        </w:tc>
      </w:tr>
      <w:tr w:rsidR="007A05E2"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7A05E2" w:rsidRDefault="007A05E2" w:rsidP="007A05E2">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7A05E2" w:rsidRPr="006C2E80"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45D722E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7A05E2" w:rsidRPr="006C2E80" w:rsidRDefault="007A05E2" w:rsidP="007A05E2">
            <w:pPr>
              <w:pStyle w:val="TAL"/>
            </w:pPr>
            <w:r>
              <w:t>CT3</w:t>
            </w:r>
          </w:p>
        </w:tc>
      </w:tr>
      <w:tr w:rsidR="007A05E2"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7A05E2" w:rsidRDefault="007A05E2" w:rsidP="007A05E2">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38FE9A1B" w:rsidR="007A05E2" w:rsidRPr="006C2E80" w:rsidRDefault="007A05E2" w:rsidP="007A05E2">
            <w:pPr>
              <w:pStyle w:val="TAL"/>
            </w:pPr>
            <w:r>
              <w:t xml:space="preserve">Update to policy parameters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4686907C" w14:textId="16D01C3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7A05E2" w:rsidRPr="006C2E80" w:rsidRDefault="007A05E2" w:rsidP="007A05E2">
            <w:pPr>
              <w:pStyle w:val="TAL"/>
            </w:pPr>
            <w:r>
              <w:t>CT3</w:t>
            </w:r>
          </w:p>
        </w:tc>
      </w:tr>
      <w:tr w:rsidR="007A05E2"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7A05E2" w:rsidRDefault="007A05E2" w:rsidP="007A05E2">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4358FA9C" w:rsidR="007A05E2" w:rsidRPr="006C2E80" w:rsidRDefault="007A05E2" w:rsidP="007A05E2">
            <w:pPr>
              <w:pStyle w:val="TAL"/>
            </w:pPr>
            <w:r>
              <w:t xml:space="preserve">Update to UDR service for Application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007D007" w14:textId="1CA311E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7A05E2" w:rsidRPr="006C2E80" w:rsidRDefault="007A05E2" w:rsidP="007A05E2">
            <w:pPr>
              <w:pStyle w:val="TAL"/>
            </w:pPr>
            <w:r>
              <w:t>CT3</w:t>
            </w:r>
          </w:p>
        </w:tc>
      </w:tr>
      <w:tr w:rsidR="007A05E2"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7A05E2" w:rsidRDefault="007A05E2" w:rsidP="007A05E2">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3F9664BC" w:rsidR="007A05E2" w:rsidRPr="006C2E80" w:rsidRDefault="007A05E2" w:rsidP="007A05E2">
            <w:pPr>
              <w:pStyle w:val="TAL"/>
            </w:pPr>
            <w:r>
              <w:t xml:space="preserve">Update to Nnef_ServiceParameter service or Nnef_ParameterProvision service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65F37FDC" w14:textId="320D851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7A05E2" w:rsidRPr="006C2E80" w:rsidRDefault="007A05E2" w:rsidP="007A05E2">
            <w:pPr>
              <w:pStyle w:val="TAL"/>
            </w:pPr>
            <w:r>
              <w:t>CT3</w:t>
            </w:r>
          </w:p>
        </w:tc>
      </w:tr>
      <w:tr w:rsidR="007A05E2"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7A05E2" w:rsidRDefault="007A05E2" w:rsidP="007A05E2">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6D35A621" w:rsidR="007A05E2" w:rsidRPr="006C2E80" w:rsidRDefault="007A05E2" w:rsidP="007A05E2">
            <w:pPr>
              <w:pStyle w:val="TAL"/>
            </w:pPr>
            <w:r>
              <w:t xml:space="preserve">Update to support </w:t>
            </w:r>
            <w:r w:rsidRPr="00DA6716">
              <w:t xml:space="preserve">A2X </w:t>
            </w:r>
            <w:r>
              <w:t>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2353110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7A05E2" w:rsidRPr="006C2E80" w:rsidRDefault="007A05E2" w:rsidP="007A05E2">
            <w:pPr>
              <w:pStyle w:val="TAL"/>
            </w:pPr>
            <w:r>
              <w:t>CT3</w:t>
            </w:r>
          </w:p>
        </w:tc>
      </w:tr>
      <w:tr w:rsidR="007A05E2"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7A05E2" w:rsidRDefault="007A05E2" w:rsidP="007A05E2">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7A05E2"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2A00AF6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7A05E2" w:rsidRDefault="007A05E2" w:rsidP="007A05E2">
            <w:pPr>
              <w:pStyle w:val="TAL"/>
            </w:pPr>
            <w:r>
              <w:t>CT4</w:t>
            </w:r>
          </w:p>
        </w:tc>
      </w:tr>
      <w:tr w:rsidR="007A05E2"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7A05E2" w:rsidRDefault="007A05E2" w:rsidP="007A05E2">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7A05E2" w:rsidRPr="006C2E80" w:rsidRDefault="007A05E2" w:rsidP="007A05E2">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222F58D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7A05E2" w:rsidRPr="006C2E80" w:rsidRDefault="007A05E2" w:rsidP="007A05E2">
            <w:pPr>
              <w:pStyle w:val="TAL"/>
            </w:pPr>
            <w:r>
              <w:t>CT4</w:t>
            </w:r>
          </w:p>
        </w:tc>
      </w:tr>
      <w:tr w:rsidR="007A05E2"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7A05E2" w:rsidRDefault="007A05E2" w:rsidP="007A05E2">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4F591971" w:rsidR="007A05E2" w:rsidRPr="006C2E80" w:rsidRDefault="007A05E2" w:rsidP="007A05E2">
            <w:pPr>
              <w:pStyle w:val="TAL"/>
            </w:pPr>
            <w:r>
              <w:t xml:space="preserve">Update to UDM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BEE7FDC" w14:textId="14C047B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7A05E2" w:rsidRPr="006C2E80" w:rsidRDefault="007A05E2" w:rsidP="007A05E2">
            <w:pPr>
              <w:pStyle w:val="TAL"/>
            </w:pPr>
            <w:r>
              <w:t>CT4</w:t>
            </w:r>
          </w:p>
        </w:tc>
      </w:tr>
      <w:tr w:rsidR="007A05E2"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7A05E2" w:rsidRDefault="007A05E2" w:rsidP="007A05E2">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6FF18AAC" w:rsidR="007A05E2" w:rsidRPr="006C2E80" w:rsidRDefault="007A05E2" w:rsidP="007A05E2">
            <w:pPr>
              <w:pStyle w:val="TAL"/>
            </w:pPr>
            <w:r>
              <w:t xml:space="preserve">Update to UDR services for subscription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726A962F" w14:textId="4C00123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7A05E2" w:rsidRPr="006C2E80" w:rsidRDefault="007A05E2" w:rsidP="007A05E2">
            <w:pPr>
              <w:pStyle w:val="TAL"/>
            </w:pPr>
            <w:r>
              <w:t>CT4</w:t>
            </w:r>
          </w:p>
        </w:tc>
      </w:tr>
      <w:tr w:rsidR="007A05E2"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7A05E2" w:rsidRDefault="007A05E2" w:rsidP="007A05E2">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7D267273" w:rsidR="007A05E2" w:rsidRPr="006C2E80" w:rsidRDefault="007A05E2" w:rsidP="007A05E2">
            <w:pPr>
              <w:pStyle w:val="TAL"/>
            </w:pPr>
            <w:r>
              <w:t xml:space="preserve">Update on NRF for NF / NF service selection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98E53EB" w14:textId="18BA4D0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7A05E2" w:rsidRPr="006C2E80" w:rsidRDefault="007A05E2" w:rsidP="007A05E2">
            <w:pPr>
              <w:pStyle w:val="TAL"/>
            </w:pPr>
            <w:r>
              <w:t>CT4</w:t>
            </w:r>
          </w:p>
        </w:tc>
      </w:tr>
      <w:tr w:rsidR="007A05E2"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7A05E2" w:rsidRDefault="007A05E2" w:rsidP="007A05E2">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237C96A2" w:rsidR="007A05E2" w:rsidRPr="006C2E80" w:rsidRDefault="007A05E2" w:rsidP="007A05E2">
            <w:pPr>
              <w:pStyle w:val="TAL"/>
            </w:pPr>
            <w:r>
              <w:t xml:space="preserve">Update on AMF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20F39F7" w14:textId="66294D6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7A05E2" w:rsidRPr="006C2E80" w:rsidRDefault="007A05E2" w:rsidP="007A05E2">
            <w:pPr>
              <w:pStyle w:val="TAL"/>
            </w:pPr>
            <w:r>
              <w:t>CT4</w:t>
            </w:r>
          </w:p>
        </w:tc>
      </w:tr>
      <w:tr w:rsidR="007A05E2"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7A05E2" w:rsidRDefault="007A05E2" w:rsidP="007A05E2">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094DF5F6" w:rsidR="007A05E2" w:rsidRPr="006C2E80" w:rsidRDefault="007A05E2" w:rsidP="007A05E2">
            <w:pPr>
              <w:pStyle w:val="TAL"/>
            </w:pPr>
            <w:r>
              <w:t xml:space="preserve">Definition of new common data types applicable for multiple 5G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4889B6D" w14:textId="4AD379AE"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7A05E2" w:rsidRPr="006C2E80" w:rsidRDefault="007A05E2" w:rsidP="007A05E2">
            <w:pPr>
              <w:pStyle w:val="TAL"/>
            </w:pPr>
            <w:r>
              <w:t>CT4</w:t>
            </w:r>
          </w:p>
        </w:tc>
      </w:tr>
      <w:tr w:rsidR="007A05E2"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7A05E2" w:rsidRDefault="007A05E2" w:rsidP="007A05E2">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56DFE6DA" w:rsidR="007A05E2" w:rsidRPr="006C2E80" w:rsidRDefault="007A05E2" w:rsidP="007A05E2">
            <w:pPr>
              <w:pStyle w:val="TAL"/>
            </w:pPr>
            <w:r>
              <w:t xml:space="preserve">Update to add support for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FDE4607" w14:textId="662D44F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7A05E2" w:rsidRPr="006C2E80" w:rsidRDefault="007A05E2" w:rsidP="007A05E2">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1657A2B4" w:rsidR="00682990" w:rsidRDefault="00ED052B" w:rsidP="003E2A01">
            <w:pPr>
              <w:pStyle w:val="TAL"/>
            </w:pPr>
            <w:r>
              <w:t>Nokia</w:t>
            </w:r>
          </w:p>
        </w:tc>
      </w:tr>
      <w:tr w:rsidR="00682990" w14:paraId="5C370FB4" w14:textId="77777777" w:rsidTr="006C2E80">
        <w:trPr>
          <w:cantSplit/>
          <w:jc w:val="center"/>
        </w:trPr>
        <w:tc>
          <w:tcPr>
            <w:tcW w:w="5029" w:type="dxa"/>
            <w:shd w:val="clear" w:color="auto" w:fill="auto"/>
          </w:tcPr>
          <w:p w14:paraId="59B05198" w14:textId="6A172827" w:rsidR="00682990" w:rsidRDefault="00BD5D66" w:rsidP="003E2A01">
            <w:pPr>
              <w:pStyle w:val="TAL"/>
            </w:pPr>
            <w:r>
              <w:t>Nokia Shanghai Bell</w:t>
            </w:r>
          </w:p>
        </w:tc>
      </w:tr>
      <w:tr w:rsidR="00682990" w14:paraId="24ADC33F" w14:textId="77777777" w:rsidTr="006C2E80">
        <w:trPr>
          <w:cantSplit/>
          <w:jc w:val="center"/>
        </w:trPr>
        <w:tc>
          <w:tcPr>
            <w:tcW w:w="5029" w:type="dxa"/>
            <w:shd w:val="clear" w:color="auto" w:fill="auto"/>
          </w:tcPr>
          <w:p w14:paraId="47626447" w14:textId="499326EF" w:rsidR="00682990" w:rsidRDefault="00624CE8" w:rsidP="003E2A01">
            <w:pPr>
              <w:pStyle w:val="TAL"/>
            </w:pPr>
            <w:r>
              <w:t>InterDigital</w:t>
            </w:r>
          </w:p>
        </w:tc>
      </w:tr>
      <w:tr w:rsidR="00682990" w14:paraId="53215410" w14:textId="77777777" w:rsidTr="006C2E80">
        <w:trPr>
          <w:cantSplit/>
          <w:jc w:val="center"/>
        </w:trPr>
        <w:tc>
          <w:tcPr>
            <w:tcW w:w="5029" w:type="dxa"/>
            <w:shd w:val="clear" w:color="auto" w:fill="auto"/>
          </w:tcPr>
          <w:p w14:paraId="39281E5B" w14:textId="51CE9928" w:rsidR="00682990" w:rsidRDefault="00C17F8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3D01E3AC" w:rsidR="00682990" w:rsidRDefault="009E4EC4" w:rsidP="003E2A01">
            <w:pPr>
              <w:pStyle w:val="TAL"/>
            </w:pPr>
            <w:r>
              <w:t>SHARP</w:t>
            </w: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424C0" w14:textId="77777777" w:rsidR="00DF789D" w:rsidRDefault="00DF789D" w:rsidP="003E2A01">
      <w:r>
        <w:separator/>
      </w:r>
    </w:p>
  </w:endnote>
  <w:endnote w:type="continuationSeparator" w:id="0">
    <w:p w14:paraId="07931D57" w14:textId="77777777" w:rsidR="00DF789D" w:rsidRDefault="00DF789D"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E16F8" w14:textId="77777777" w:rsidR="00DF789D" w:rsidRDefault="00DF789D" w:rsidP="003E2A01">
      <w:r>
        <w:separator/>
      </w:r>
    </w:p>
  </w:footnote>
  <w:footnote w:type="continuationSeparator" w:id="0">
    <w:p w14:paraId="5BBE6626" w14:textId="77777777" w:rsidR="00DF789D" w:rsidRDefault="00DF789D"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7"/>
  </w:num>
  <w:num w:numId="3" w16cid:durableId="245922668">
    <w:abstractNumId w:val="6"/>
  </w:num>
  <w:num w:numId="4" w16cid:durableId="422146534">
    <w:abstractNumId w:val="5"/>
  </w:num>
  <w:num w:numId="5" w16cid:durableId="1655718399">
    <w:abstractNumId w:val="9"/>
  </w:num>
  <w:num w:numId="6" w16cid:durableId="1814250209">
    <w:abstractNumId w:val="8"/>
  </w:num>
  <w:num w:numId="7" w16cid:durableId="1480883622">
    <w:abstractNumId w:val="4"/>
  </w:num>
  <w:num w:numId="8" w16cid:durableId="475727485">
    <w:abstractNumId w:val="2"/>
  </w:num>
  <w:num w:numId="9" w16cid:durableId="576985713">
    <w:abstractNumId w:val="1"/>
  </w:num>
  <w:num w:numId="10" w16cid:durableId="1751653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72E"/>
    <w:rsid w:val="00057116"/>
    <w:rsid w:val="000613CF"/>
    <w:rsid w:val="00064CB2"/>
    <w:rsid w:val="00066954"/>
    <w:rsid w:val="00067741"/>
    <w:rsid w:val="00072A56"/>
    <w:rsid w:val="0007498D"/>
    <w:rsid w:val="00074E0A"/>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5C49"/>
    <w:rsid w:val="00127B5D"/>
    <w:rsid w:val="00131823"/>
    <w:rsid w:val="00133860"/>
    <w:rsid w:val="00133B51"/>
    <w:rsid w:val="00137362"/>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5F25"/>
    <w:rsid w:val="00216959"/>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39E7"/>
    <w:rsid w:val="00624CE8"/>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4280"/>
    <w:rsid w:val="006B4B1C"/>
    <w:rsid w:val="006C2E80"/>
    <w:rsid w:val="006C4991"/>
    <w:rsid w:val="006D5D32"/>
    <w:rsid w:val="006E0F19"/>
    <w:rsid w:val="006E1FDA"/>
    <w:rsid w:val="006E5E87"/>
    <w:rsid w:val="006F1A44"/>
    <w:rsid w:val="006F3AC0"/>
    <w:rsid w:val="00706A1A"/>
    <w:rsid w:val="00707673"/>
    <w:rsid w:val="007162BE"/>
    <w:rsid w:val="00721122"/>
    <w:rsid w:val="00722267"/>
    <w:rsid w:val="0072410F"/>
    <w:rsid w:val="00746F46"/>
    <w:rsid w:val="0075252A"/>
    <w:rsid w:val="00764B84"/>
    <w:rsid w:val="00765028"/>
    <w:rsid w:val="0078034D"/>
    <w:rsid w:val="007844CE"/>
    <w:rsid w:val="00790BCC"/>
    <w:rsid w:val="00795CEE"/>
    <w:rsid w:val="00796F94"/>
    <w:rsid w:val="007974F5"/>
    <w:rsid w:val="007A05E2"/>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495D"/>
    <w:rsid w:val="008A76FD"/>
    <w:rsid w:val="008B114B"/>
    <w:rsid w:val="008B2D09"/>
    <w:rsid w:val="008B519F"/>
    <w:rsid w:val="008B649A"/>
    <w:rsid w:val="008C0E78"/>
    <w:rsid w:val="008C537F"/>
    <w:rsid w:val="008D658B"/>
    <w:rsid w:val="00905991"/>
    <w:rsid w:val="00922FCB"/>
    <w:rsid w:val="00935CB0"/>
    <w:rsid w:val="00937C6F"/>
    <w:rsid w:val="009428A9"/>
    <w:rsid w:val="009437A2"/>
    <w:rsid w:val="00944B28"/>
    <w:rsid w:val="00947F8B"/>
    <w:rsid w:val="009512C5"/>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1936"/>
    <w:rsid w:val="009B493F"/>
    <w:rsid w:val="009C2977"/>
    <w:rsid w:val="009C2DCC"/>
    <w:rsid w:val="009E0246"/>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43C4"/>
    <w:rsid w:val="00A960F0"/>
    <w:rsid w:val="00A97002"/>
    <w:rsid w:val="00A97A52"/>
    <w:rsid w:val="00AA0D6A"/>
    <w:rsid w:val="00AB3A70"/>
    <w:rsid w:val="00AB58BF"/>
    <w:rsid w:val="00AC66B2"/>
    <w:rsid w:val="00AC6AE6"/>
    <w:rsid w:val="00AD0751"/>
    <w:rsid w:val="00AD77C4"/>
    <w:rsid w:val="00AE25BF"/>
    <w:rsid w:val="00AE4D82"/>
    <w:rsid w:val="00AE52A9"/>
    <w:rsid w:val="00AF0C13"/>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5D66"/>
    <w:rsid w:val="00BF7C9D"/>
    <w:rsid w:val="00C01E8C"/>
    <w:rsid w:val="00C02DF6"/>
    <w:rsid w:val="00C03E01"/>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1FAC"/>
    <w:rsid w:val="00D30172"/>
    <w:rsid w:val="00D31CC8"/>
    <w:rsid w:val="00D32678"/>
    <w:rsid w:val="00D51807"/>
    <w:rsid w:val="00D521C1"/>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DF789D"/>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052B"/>
    <w:rsid w:val="00ED2A54"/>
    <w:rsid w:val="00ED6B03"/>
    <w:rsid w:val="00ED7A5B"/>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774F"/>
    <w:rsid w:val="00F62688"/>
    <w:rsid w:val="00F76BE5"/>
    <w:rsid w:val="00F83D11"/>
    <w:rsid w:val="00F921F1"/>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DA671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1220</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8160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Diwesh Johar</cp:lastModifiedBy>
  <cp:revision>28</cp:revision>
  <cp:lastPrinted>2000-02-29T11:31:00Z</cp:lastPrinted>
  <dcterms:created xsi:type="dcterms:W3CDTF">2022-11-15T10:34:00Z</dcterms:created>
  <dcterms:modified xsi:type="dcterms:W3CDTF">2023-02-24T21:05:00Z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